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6E4D5947" w14:textId="77777777" w:rsidR="0013336C" w:rsidRDefault="0013336C" w:rsidP="007852BE">
      <w:pPr>
        <w:jc w:val="both"/>
      </w:pPr>
      <w:r>
        <w:t>Para:</w:t>
      </w:r>
    </w:p>
    <w:p w14:paraId="2866E750" w14:textId="77777777" w:rsidR="0013336C" w:rsidRDefault="0013336C" w:rsidP="007852BE">
      <w:pPr>
        <w:jc w:val="both"/>
      </w:pPr>
      <w:r>
        <w:t>Edwin Antonio Prada Ramírez</w:t>
      </w:r>
    </w:p>
    <w:p w14:paraId="0EC4BEE8" w14:textId="77777777" w:rsidR="0013336C" w:rsidRDefault="0013336C" w:rsidP="007852BE">
      <w:pPr>
        <w:jc w:val="both"/>
      </w:pPr>
      <w:r>
        <w:t>Secretario de Salud de Santander</w:t>
      </w:r>
    </w:p>
    <w:p w14:paraId="1FA60443" w14:textId="77777777" w:rsidR="0013336C" w:rsidRDefault="0013336C" w:rsidP="007852BE">
      <w:pPr>
        <w:jc w:val="both"/>
      </w:pPr>
    </w:p>
    <w:p w14:paraId="24D0CA9F" w14:textId="42E62C86" w:rsidR="0013336C" w:rsidRDefault="0013336C" w:rsidP="007852BE">
      <w:pPr>
        <w:jc w:val="both"/>
      </w:pPr>
      <w:r>
        <w:t xml:space="preserve">Respetado señor </w:t>
      </w:r>
      <w:r>
        <w:t>secretario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77777777" w:rsidR="0013336C" w:rsidRDefault="0013336C" w:rsidP="007852BE">
      <w:pPr>
        <w:jc w:val="both"/>
      </w:pPr>
      <w:r>
        <w:t xml:space="preserve">En el marco del Convenio CIM-INS-017-2025,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77777777" w:rsidR="0013336C" w:rsidRDefault="0013336C" w:rsidP="007852BE">
      <w:pPr>
        <w:jc w:val="both"/>
      </w:pPr>
      <w:r>
        <w:t>Objetivo de la sesión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lastRenderedPageBreak/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6BB02" w14:textId="77777777" w:rsidR="00005B5D" w:rsidRDefault="00005B5D" w:rsidP="009114B7">
      <w:pPr>
        <w:spacing w:after="0" w:line="240" w:lineRule="auto"/>
      </w:pPr>
      <w:r>
        <w:separator/>
      </w:r>
    </w:p>
  </w:endnote>
  <w:endnote w:type="continuationSeparator" w:id="0">
    <w:p w14:paraId="6EA552B4" w14:textId="77777777" w:rsidR="00005B5D" w:rsidRDefault="00005B5D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7A7B3" w14:textId="77777777" w:rsidR="00005B5D" w:rsidRDefault="00005B5D" w:rsidP="009114B7">
      <w:pPr>
        <w:spacing w:after="0" w:line="240" w:lineRule="auto"/>
      </w:pPr>
      <w:r>
        <w:separator/>
      </w:r>
    </w:p>
  </w:footnote>
  <w:footnote w:type="continuationSeparator" w:id="0">
    <w:p w14:paraId="1285A1CE" w14:textId="77777777" w:rsidR="00005B5D" w:rsidRDefault="00005B5D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71B53"/>
    <w:rsid w:val="00282B90"/>
    <w:rsid w:val="002A00FD"/>
    <w:rsid w:val="002A0B46"/>
    <w:rsid w:val="002A3B6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24E8D"/>
    <w:rsid w:val="00942632"/>
    <w:rsid w:val="0095129F"/>
    <w:rsid w:val="00956CFD"/>
    <w:rsid w:val="00957C60"/>
    <w:rsid w:val="00960291"/>
    <w:rsid w:val="00972C1B"/>
    <w:rsid w:val="009745BF"/>
    <w:rsid w:val="00981A5C"/>
    <w:rsid w:val="00987C8A"/>
    <w:rsid w:val="009A5E16"/>
    <w:rsid w:val="009B1139"/>
    <w:rsid w:val="009B2255"/>
    <w:rsid w:val="009C6F77"/>
    <w:rsid w:val="009E00FC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DDE7C-4965-44E2-B397-D7AD973BC2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7CB4D5-D11A-4DD7-89CA-E06E9E7995F4}"/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1</TotalTime>
  <Pages>2</Pages>
  <Words>228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2026-05-25T14:40:00Z</dcterms:created>
  <dcterms:modified xsi:type="dcterms:W3CDTF">2026-05-25T14:40:00Z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